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6A" w:rsidRDefault="006C0C6A">
      <w:pPr>
        <w:pStyle w:val="Specyfikacja"/>
      </w:pPr>
      <w:r>
        <w:t>M</w:t>
      </w:r>
      <w:r w:rsidR="007D4ED5">
        <w:t xml:space="preserve"> </w:t>
      </w:r>
      <w:r>
        <w:t>12.01.0</w:t>
      </w:r>
      <w:r w:rsidR="007D4ED5">
        <w:t>3</w:t>
      </w:r>
      <w:r>
        <w:tab/>
        <w:t>ZBROJENIE BETONU STALĄ KLASY A-II</w:t>
      </w:r>
      <w:r w:rsidR="007D4ED5">
        <w:t>I N</w:t>
      </w:r>
    </w:p>
    <w:p w:rsidR="006C0C6A" w:rsidRDefault="006C0C6A" w:rsidP="008312BD">
      <w:pPr>
        <w:pStyle w:val="Nagwek1"/>
      </w:pPr>
      <w:r>
        <w:t>Wstęp</w:t>
      </w:r>
    </w:p>
    <w:p w:rsidR="006C0C6A" w:rsidRDefault="006C0C6A">
      <w:r>
        <w:t>Wg ST</w:t>
      </w:r>
      <w:r w:rsidR="005B3C92">
        <w:t xml:space="preserve"> </w:t>
      </w:r>
      <w:r>
        <w:t>M 12.01.00.</w:t>
      </w:r>
    </w:p>
    <w:p w:rsidR="006C0C6A" w:rsidRDefault="006C0C6A" w:rsidP="008312BD">
      <w:pPr>
        <w:pStyle w:val="Nagwek1"/>
      </w:pPr>
      <w:r>
        <w:t>Materiały</w:t>
      </w:r>
    </w:p>
    <w:p w:rsidR="001D1E31" w:rsidRDefault="001D1E31" w:rsidP="001D1E31">
      <w:r>
        <w:t xml:space="preserve">Stal klasy A-III N wg normy </w:t>
      </w:r>
      <w:r w:rsidRPr="0077040F">
        <w:rPr>
          <w:rFonts w:cs="Courier PS"/>
        </w:rPr>
        <w:t>PN-H-93220:2018-02</w:t>
      </w:r>
      <w:r>
        <w:t>:</w:t>
      </w:r>
    </w:p>
    <w:p w:rsidR="001D1E31" w:rsidRDefault="001D1E31" w:rsidP="001D1E31">
      <w:pPr>
        <w:pStyle w:val="Listapunktowana"/>
        <w:suppressAutoHyphens/>
      </w:pPr>
      <w:r>
        <w:t xml:space="preserve">gatunek: </w:t>
      </w:r>
      <w:r>
        <w:tab/>
      </w:r>
      <w:r>
        <w:tab/>
      </w:r>
      <w:r>
        <w:tab/>
      </w:r>
      <w:r>
        <w:tab/>
        <w:t>B500SP</w:t>
      </w:r>
    </w:p>
    <w:p w:rsidR="001D1E31" w:rsidRDefault="001D1E31" w:rsidP="001D1E31">
      <w:pPr>
        <w:pStyle w:val="Listapunktowana"/>
        <w:suppressAutoHyphens/>
      </w:pPr>
      <w:r>
        <w:t xml:space="preserve">rodzaj: </w:t>
      </w:r>
      <w:r>
        <w:tab/>
      </w:r>
      <w:r>
        <w:tab/>
      </w:r>
      <w:r>
        <w:tab/>
      </w:r>
      <w:r>
        <w:tab/>
        <w:t>okrągła żebrowana dwuskośnie,</w:t>
      </w:r>
    </w:p>
    <w:p w:rsidR="001D1E31" w:rsidRDefault="001D1E31" w:rsidP="001D1E31">
      <w:pPr>
        <w:pStyle w:val="Listapunktowana"/>
        <w:suppressAutoHyphens/>
      </w:pPr>
      <w:r>
        <w:t xml:space="preserve">średnice: </w:t>
      </w:r>
      <w:r>
        <w:tab/>
      </w:r>
      <w:r>
        <w:tab/>
      </w:r>
      <w:r>
        <w:tab/>
      </w:r>
      <w:r>
        <w:tab/>
        <w:t>8 - 40 mm,</w:t>
      </w:r>
    </w:p>
    <w:p w:rsidR="001D1E31" w:rsidRDefault="001D1E31" w:rsidP="001D1E31">
      <w:pPr>
        <w:pStyle w:val="Listapunktowana"/>
        <w:suppressAutoHyphens/>
      </w:pPr>
      <w:r>
        <w:t xml:space="preserve">granica plastyczności: </w:t>
      </w:r>
      <w:r>
        <w:tab/>
      </w:r>
      <w:r>
        <w:tab/>
      </w:r>
      <w:r>
        <w:tab/>
        <w:t>min. 500 MPa,</w:t>
      </w:r>
    </w:p>
    <w:p w:rsidR="001D1E31" w:rsidRDefault="001D1E31" w:rsidP="001D1E31">
      <w:pPr>
        <w:pStyle w:val="Listapunktowana"/>
        <w:suppressAutoHyphens/>
      </w:pPr>
      <w:r>
        <w:t xml:space="preserve">wytrzymałość na rozciąganie: </w:t>
      </w:r>
      <w:r>
        <w:tab/>
      </w:r>
      <w:r>
        <w:tab/>
        <w:t>min 575 MPa,</w:t>
      </w:r>
    </w:p>
    <w:p w:rsidR="001D1E31" w:rsidRDefault="001D1E31" w:rsidP="001D1E31">
      <w:pPr>
        <w:pStyle w:val="Listapunktowana"/>
        <w:suppressAutoHyphens/>
      </w:pPr>
      <w:r>
        <w:t xml:space="preserve">wydłużalność: </w:t>
      </w:r>
      <w:r>
        <w:tab/>
      </w:r>
      <w:r>
        <w:tab/>
      </w:r>
      <w:r>
        <w:tab/>
        <w:t>min. 8 %,</w:t>
      </w:r>
    </w:p>
    <w:p w:rsidR="001D1E31" w:rsidRDefault="001D1E31" w:rsidP="001D1E31">
      <w:pPr>
        <w:pStyle w:val="Listapunktowana"/>
        <w:suppressAutoHyphens/>
      </w:pPr>
      <w:r>
        <w:t xml:space="preserve">próba na zginanie o 180°: </w:t>
      </w:r>
      <w:r>
        <w:tab/>
      </w:r>
      <w:r>
        <w:tab/>
        <w:t>na trzpieniu o średnicy czterech średnic pręta,</w:t>
      </w:r>
    </w:p>
    <w:p w:rsidR="001D1E31" w:rsidRDefault="001D1E31" w:rsidP="001D1E31">
      <w:pPr>
        <w:pStyle w:val="Listapunktowana"/>
        <w:suppressAutoHyphens/>
      </w:pPr>
      <w:r>
        <w:t xml:space="preserve">wytrzymałość charakterystyczna: </w:t>
      </w:r>
      <w:r>
        <w:tab/>
        <w:t>550 MPa,</w:t>
      </w:r>
    </w:p>
    <w:p w:rsidR="001D1E31" w:rsidRDefault="001D1E31" w:rsidP="001D1E31">
      <w:pPr>
        <w:pStyle w:val="Listapunktowana"/>
        <w:suppressAutoHyphens/>
      </w:pPr>
      <w:r>
        <w:t xml:space="preserve">wytrzymałość obliczeniowa: </w:t>
      </w:r>
      <w:r>
        <w:tab/>
      </w:r>
      <w:r>
        <w:tab/>
        <w:t>375 MPa.</w:t>
      </w:r>
    </w:p>
    <w:p w:rsidR="006C0C6A" w:rsidRDefault="006C0C6A" w:rsidP="008312BD">
      <w:pPr>
        <w:pStyle w:val="Nagwek1"/>
      </w:pPr>
      <w:r>
        <w:t>Sprzęt</w:t>
      </w:r>
    </w:p>
    <w:p w:rsidR="006C0C6A" w:rsidRDefault="007D4ED5">
      <w:r>
        <w:t xml:space="preserve">Wg ST </w:t>
      </w:r>
      <w:r w:rsidR="006C0C6A">
        <w:t>M 12.01.00.</w:t>
      </w:r>
    </w:p>
    <w:p w:rsidR="006C0C6A" w:rsidRDefault="006C0C6A" w:rsidP="008312BD">
      <w:pPr>
        <w:pStyle w:val="Nagwek1"/>
      </w:pPr>
      <w:r>
        <w:t>Transport</w:t>
      </w:r>
    </w:p>
    <w:p w:rsidR="006C0C6A" w:rsidRDefault="006C0C6A">
      <w:r>
        <w:t>Wg ST</w:t>
      </w:r>
      <w:r w:rsidR="007D4ED5">
        <w:t xml:space="preserve"> </w:t>
      </w:r>
      <w:r>
        <w:t>M 12.01.00.</w:t>
      </w:r>
    </w:p>
    <w:p w:rsidR="006C0C6A" w:rsidRDefault="006C0C6A" w:rsidP="008312BD">
      <w:pPr>
        <w:pStyle w:val="Nagwek1"/>
      </w:pPr>
      <w:r>
        <w:t>Wykonanie robót</w:t>
      </w:r>
    </w:p>
    <w:p w:rsidR="006C0C6A" w:rsidRDefault="006C0C6A">
      <w:r>
        <w:t>Wg ST</w:t>
      </w:r>
      <w:r w:rsidR="007D4ED5">
        <w:t xml:space="preserve"> </w:t>
      </w:r>
      <w:r>
        <w:t>M 12.01.00.</w:t>
      </w:r>
    </w:p>
    <w:p w:rsidR="006C0C6A" w:rsidRDefault="006C0C6A" w:rsidP="008312BD">
      <w:pPr>
        <w:pStyle w:val="Nagwek1"/>
      </w:pPr>
      <w:r>
        <w:t>Kontrola jakości robót</w:t>
      </w:r>
    </w:p>
    <w:p w:rsidR="006C0C6A" w:rsidRDefault="006C0C6A">
      <w:r>
        <w:t>Wg ST</w:t>
      </w:r>
      <w:r w:rsidR="007D4ED5">
        <w:t xml:space="preserve"> </w:t>
      </w:r>
      <w:r>
        <w:t>M 12.01.00.</w:t>
      </w:r>
    </w:p>
    <w:p w:rsidR="006C0C6A" w:rsidRDefault="006C0C6A" w:rsidP="008312BD">
      <w:pPr>
        <w:pStyle w:val="Nagwek1"/>
      </w:pPr>
      <w:r>
        <w:t>Obmiar</w:t>
      </w:r>
    </w:p>
    <w:p w:rsidR="006C0C6A" w:rsidRDefault="006C0C6A">
      <w:r>
        <w:t>Wg ST</w:t>
      </w:r>
      <w:r w:rsidR="007D4ED5">
        <w:t xml:space="preserve"> </w:t>
      </w:r>
      <w:r>
        <w:t>M 12.01.00.</w:t>
      </w:r>
    </w:p>
    <w:p w:rsidR="006C0C6A" w:rsidRDefault="006C0C6A">
      <w:pPr>
        <w:pStyle w:val="Nagwek1"/>
      </w:pPr>
      <w:r>
        <w:t>Odbiór robót</w:t>
      </w:r>
    </w:p>
    <w:p w:rsidR="006C0C6A" w:rsidRDefault="006C0C6A">
      <w:r>
        <w:t>Wg ST</w:t>
      </w:r>
      <w:r w:rsidR="007D4ED5">
        <w:t xml:space="preserve"> </w:t>
      </w:r>
      <w:r>
        <w:t>M 12.01.00.</w:t>
      </w:r>
    </w:p>
    <w:p w:rsidR="006C0C6A" w:rsidRDefault="006C0C6A">
      <w:pPr>
        <w:pStyle w:val="Nagwek1"/>
      </w:pPr>
      <w:r>
        <w:t>Podstawa płatności</w:t>
      </w:r>
    </w:p>
    <w:p w:rsidR="006C0C6A" w:rsidRDefault="006C0C6A">
      <w:r>
        <w:t>Wg ST</w:t>
      </w:r>
      <w:r w:rsidR="007D4ED5">
        <w:t xml:space="preserve"> </w:t>
      </w:r>
      <w:r>
        <w:t>M 12.01.00.</w:t>
      </w:r>
    </w:p>
    <w:p w:rsidR="006C0C6A" w:rsidRDefault="006C0C6A">
      <w:pPr>
        <w:pStyle w:val="Nagwek1"/>
      </w:pPr>
      <w:r>
        <w:t>Przepisy związane</w:t>
      </w:r>
    </w:p>
    <w:p w:rsidR="006C0C6A" w:rsidRDefault="006C0C6A">
      <w:r>
        <w:t>Wg ST</w:t>
      </w:r>
      <w:r w:rsidR="007D4ED5">
        <w:t xml:space="preserve"> </w:t>
      </w:r>
      <w:r>
        <w:t>M 12.01.00.</w:t>
      </w:r>
    </w:p>
    <w:p w:rsidR="004F75EA" w:rsidRDefault="004F75EA">
      <w:pPr>
        <w:spacing w:before="0" w:after="0" w:line="240" w:lineRule="auto"/>
        <w:jc w:val="left"/>
      </w:pPr>
      <w:r>
        <w:br w:type="page"/>
      </w:r>
    </w:p>
    <w:p w:rsidR="004F75EA" w:rsidRDefault="004F75EA"/>
    <w:sectPr w:rsidR="004F75EA" w:rsidSect="004F75EA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83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556" w:rsidRDefault="00F35556">
      <w:pPr>
        <w:spacing w:before="0" w:after="0" w:line="240" w:lineRule="auto"/>
      </w:pPr>
      <w:r>
        <w:separator/>
      </w:r>
    </w:p>
  </w:endnote>
  <w:endnote w:type="continuationSeparator" w:id="1">
    <w:p w:rsidR="00F35556" w:rsidRDefault="00F355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C6A" w:rsidRDefault="0092370D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6C0C6A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4F75EA">
      <w:rPr>
        <w:rStyle w:val="Numerstrony"/>
        <w:rFonts w:ascii="Arial" w:hAnsi="Arial"/>
        <w:b w:val="0"/>
        <w:i w:val="0"/>
        <w:noProof/>
      </w:rPr>
      <w:t>84</w:t>
    </w:r>
    <w:r>
      <w:rPr>
        <w:rStyle w:val="Numerstrony"/>
        <w:rFonts w:ascii="Arial" w:hAnsi="Arial"/>
        <w:b w:val="0"/>
        <w:i w:val="0"/>
      </w:rPr>
      <w:fldChar w:fldCharType="end"/>
    </w:r>
    <w:r w:rsidR="006C0C6A">
      <w:rPr>
        <w:rStyle w:val="Numerstrony"/>
      </w:rPr>
      <w:tab/>
    </w:r>
    <w:r w:rsidR="001D1E31" w:rsidRPr="00C34DB7">
      <w:rPr>
        <w:b w:val="0"/>
        <w:sz w:val="18"/>
        <w:szCs w:val="18"/>
      </w:rPr>
      <w:t>Zespó</w:t>
    </w:r>
    <w:r w:rsidR="001D1E31">
      <w:rPr>
        <w:b w:val="0"/>
        <w:sz w:val="18"/>
        <w:szCs w:val="18"/>
      </w:rPr>
      <w:t>ł</w:t>
    </w:r>
    <w:r w:rsidR="001D1E31" w:rsidRPr="00C34DB7">
      <w:rPr>
        <w:b w:val="0"/>
        <w:sz w:val="18"/>
        <w:szCs w:val="18"/>
      </w:rPr>
      <w:t xml:space="preserve"> Projektowy </w:t>
    </w:r>
    <w:r w:rsidR="001D1E31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C6A" w:rsidRDefault="006C0C6A">
    <w:pPr>
      <w:pStyle w:val="Stopka"/>
      <w:pBdr>
        <w:top w:val="single" w:sz="6" w:space="1" w:color="auto"/>
      </w:pBdr>
      <w:tabs>
        <w:tab w:val="right" w:pos="9923"/>
      </w:tabs>
      <w:jc w:val="left"/>
    </w:pPr>
    <w:r>
      <w:t xml:space="preserve">transprojekt - </w:t>
    </w:r>
    <w:r>
      <w:rPr>
        <w:b w:val="0"/>
      </w:rPr>
      <w:t>Kraków Sp. z o.o.</w:t>
    </w:r>
    <w:r>
      <w:rPr>
        <w:b w:val="0"/>
      </w:rPr>
      <w:tab/>
    </w:r>
    <w:r w:rsidR="0092370D"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 w:rsidR="0092370D">
      <w:rPr>
        <w:rStyle w:val="Numerstrony"/>
        <w:rFonts w:ascii="Arial" w:hAnsi="Arial"/>
        <w:b w:val="0"/>
        <w:i w:val="0"/>
      </w:rPr>
      <w:fldChar w:fldCharType="separate"/>
    </w:r>
    <w:r>
      <w:rPr>
        <w:rStyle w:val="Numerstrony"/>
        <w:rFonts w:ascii="Arial" w:hAnsi="Arial"/>
        <w:b w:val="0"/>
        <w:i w:val="0"/>
        <w:noProof/>
      </w:rPr>
      <w:t>3</w:t>
    </w:r>
    <w:r w:rsidR="0092370D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C6A" w:rsidRDefault="001D1E31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6C0C6A">
      <w:rPr>
        <w:b w:val="0"/>
      </w:rPr>
      <w:tab/>
    </w:r>
    <w:r w:rsidR="0092370D">
      <w:rPr>
        <w:rStyle w:val="Numerstrony"/>
        <w:rFonts w:ascii="Arial" w:hAnsi="Arial"/>
        <w:b w:val="0"/>
        <w:i w:val="0"/>
      </w:rPr>
      <w:fldChar w:fldCharType="begin"/>
    </w:r>
    <w:r w:rsidR="006C0C6A">
      <w:rPr>
        <w:rStyle w:val="Numerstrony"/>
        <w:rFonts w:ascii="Arial" w:hAnsi="Arial"/>
        <w:b w:val="0"/>
        <w:i w:val="0"/>
      </w:rPr>
      <w:instrText xml:space="preserve"> PAGE </w:instrText>
    </w:r>
    <w:r w:rsidR="0092370D">
      <w:rPr>
        <w:rStyle w:val="Numerstrony"/>
        <w:rFonts w:ascii="Arial" w:hAnsi="Arial"/>
        <w:b w:val="0"/>
        <w:i w:val="0"/>
      </w:rPr>
      <w:fldChar w:fldCharType="separate"/>
    </w:r>
    <w:r w:rsidR="004F75EA">
      <w:rPr>
        <w:rStyle w:val="Numerstrony"/>
        <w:rFonts w:ascii="Arial" w:hAnsi="Arial"/>
        <w:b w:val="0"/>
        <w:i w:val="0"/>
        <w:noProof/>
      </w:rPr>
      <w:t>83</w:t>
    </w:r>
    <w:r w:rsidR="0092370D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556" w:rsidRDefault="00F35556">
      <w:pPr>
        <w:spacing w:before="0" w:after="0" w:line="240" w:lineRule="auto"/>
      </w:pPr>
      <w:r>
        <w:separator/>
      </w:r>
    </w:p>
  </w:footnote>
  <w:footnote w:type="continuationSeparator" w:id="1">
    <w:p w:rsidR="00F35556" w:rsidRDefault="00F355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C6A" w:rsidRDefault="006C0C6A">
    <w:pPr>
      <w:pStyle w:val="Nagwek"/>
    </w:pPr>
    <w:r>
      <w:t>M 12.01.0</w:t>
    </w:r>
    <w:r w:rsidR="001D1E31">
      <w:t>3</w:t>
    </w:r>
    <w:r>
      <w:t xml:space="preserve"> Zbrojenie betonu stalą klasy A-II</w:t>
    </w:r>
    <w:r w:rsidR="001D1E31">
      <w:t>I N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C6A" w:rsidRDefault="006C0C6A">
    <w:pPr>
      <w:pStyle w:val="Nagwek"/>
      <w:jc w:val="right"/>
    </w:pPr>
    <w:r>
      <w:t>D-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3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20" w:hanging="283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ED5"/>
    <w:rsid w:val="001D1E31"/>
    <w:rsid w:val="004D7D86"/>
    <w:rsid w:val="004F75EA"/>
    <w:rsid w:val="00525B24"/>
    <w:rsid w:val="005B3C92"/>
    <w:rsid w:val="006C0C6A"/>
    <w:rsid w:val="007D4ED5"/>
    <w:rsid w:val="008312BD"/>
    <w:rsid w:val="008330A8"/>
    <w:rsid w:val="0092370D"/>
    <w:rsid w:val="00BB492E"/>
    <w:rsid w:val="00C05466"/>
    <w:rsid w:val="00C61209"/>
    <w:rsid w:val="00E63A0D"/>
    <w:rsid w:val="00F3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370D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92370D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92370D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92370D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92370D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92370D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92370D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92370D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92370D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92370D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92370D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92370D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92370D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92370D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92370D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92370D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92370D"/>
    <w:pPr>
      <w:ind w:left="283" w:hanging="283"/>
    </w:pPr>
  </w:style>
  <w:style w:type="paragraph" w:styleId="Listanumerowana2">
    <w:name w:val="List Number 2"/>
    <w:basedOn w:val="Normalny"/>
    <w:semiHidden/>
    <w:rsid w:val="0092370D"/>
    <w:pPr>
      <w:numPr>
        <w:numId w:val="1"/>
      </w:numPr>
      <w:ind w:left="907"/>
    </w:pPr>
  </w:style>
  <w:style w:type="paragraph" w:styleId="Listanumerowana3">
    <w:name w:val="List Number 3"/>
    <w:basedOn w:val="Normalny"/>
    <w:semiHidden/>
    <w:rsid w:val="0092370D"/>
    <w:pPr>
      <w:ind w:left="680" w:hanging="340"/>
    </w:pPr>
  </w:style>
  <w:style w:type="paragraph" w:styleId="Listapunktowana">
    <w:name w:val="List Bullet"/>
    <w:basedOn w:val="Normalny"/>
    <w:semiHidden/>
    <w:rsid w:val="0092370D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92370D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92370D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92370D"/>
    <w:rPr>
      <w:sz w:val="20"/>
    </w:rPr>
  </w:style>
  <w:style w:type="paragraph" w:styleId="Tekstpodstawowy">
    <w:name w:val="Body Text"/>
    <w:basedOn w:val="Normalny"/>
    <w:semiHidden/>
    <w:rsid w:val="0092370D"/>
    <w:pPr>
      <w:spacing w:before="0" w:after="0" w:line="240" w:lineRule="auto"/>
    </w:pPr>
    <w:rPr>
      <w:color w:val="000000"/>
      <w:sz w:val="24"/>
      <w:lang w:val="cs-CZ"/>
    </w:rPr>
  </w:style>
  <w:style w:type="paragraph" w:styleId="Wcicienormalne">
    <w:name w:val="Normal Indent"/>
    <w:basedOn w:val="Normalny"/>
    <w:semiHidden/>
    <w:rsid w:val="0092370D"/>
    <w:pPr>
      <w:spacing w:before="0" w:after="0" w:line="240" w:lineRule="auto"/>
      <w:ind w:left="72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2</TotalTime>
  <Pages>2</Pages>
  <Words>106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TRANSPROJEKT PD-4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Zbigniew Jajuga</cp:lastModifiedBy>
  <cp:revision>3</cp:revision>
  <cp:lastPrinted>2000-02-29T19:28:00Z</cp:lastPrinted>
  <dcterms:created xsi:type="dcterms:W3CDTF">2024-09-15T17:09:00Z</dcterms:created>
  <dcterms:modified xsi:type="dcterms:W3CDTF">2024-09-21T07:58:00Z</dcterms:modified>
</cp:coreProperties>
</file>